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C43BB" w14:textId="56A4F2E1" w:rsidR="00AA43F9" w:rsidRPr="00B266B0" w:rsidRDefault="00AA43F9" w:rsidP="00AA43F9">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Pr>
          <w:noProof w:val="0"/>
          <w:sz w:val="24"/>
          <w:szCs w:val="24"/>
        </w:rPr>
        <w:t>96</w:t>
      </w:r>
      <w:r w:rsidRPr="00B266B0">
        <w:rPr>
          <w:bCs/>
          <w:noProof w:val="0"/>
          <w:sz w:val="24"/>
          <w:szCs w:val="24"/>
        </w:rPr>
        <w:tab/>
      </w:r>
      <w:r w:rsidR="00641AC5" w:rsidRPr="00641AC5">
        <w:rPr>
          <w:bCs/>
          <w:noProof w:val="0"/>
          <w:sz w:val="24"/>
          <w:szCs w:val="24"/>
        </w:rPr>
        <w:t>R2-167676</w:t>
      </w:r>
      <w:bookmarkStart w:id="1" w:name="_GoBack"/>
      <w:bookmarkEnd w:id="1"/>
    </w:p>
    <w:p w14:paraId="668F52F2" w14:textId="77777777" w:rsidR="00AA43F9" w:rsidRPr="00B266B0" w:rsidRDefault="00AA43F9" w:rsidP="00AA43F9">
      <w:pPr>
        <w:pStyle w:val="Header"/>
        <w:tabs>
          <w:tab w:val="right" w:pos="9639"/>
        </w:tabs>
        <w:rPr>
          <w:bCs/>
          <w:noProof w:val="0"/>
          <w:sz w:val="24"/>
          <w:szCs w:val="24"/>
        </w:rPr>
      </w:pPr>
      <w:r>
        <w:rPr>
          <w:rFonts w:eastAsia="SimSun"/>
          <w:noProof w:val="0"/>
          <w:sz w:val="24"/>
          <w:szCs w:val="24"/>
          <w:lang w:eastAsia="zh-CN"/>
        </w:rPr>
        <w:t>Reno</w:t>
      </w:r>
      <w:r w:rsidRPr="00C24650">
        <w:rPr>
          <w:rFonts w:eastAsia="SimSun"/>
          <w:noProof w:val="0"/>
          <w:sz w:val="24"/>
          <w:szCs w:val="24"/>
          <w:lang w:eastAsia="zh-CN"/>
        </w:rPr>
        <w:t xml:space="preserve">, </w:t>
      </w:r>
      <w:r>
        <w:rPr>
          <w:rFonts w:eastAsia="SimSun"/>
          <w:noProof w:val="0"/>
          <w:sz w:val="24"/>
          <w:szCs w:val="24"/>
          <w:lang w:eastAsia="zh-CN"/>
        </w:rPr>
        <w:t>USA</w:t>
      </w:r>
      <w:r w:rsidRPr="00C24650">
        <w:rPr>
          <w:rFonts w:eastAsia="SimSun"/>
          <w:noProof w:val="0"/>
          <w:sz w:val="24"/>
          <w:szCs w:val="24"/>
          <w:lang w:eastAsia="zh-CN"/>
        </w:rPr>
        <w:t xml:space="preserve">, </w:t>
      </w:r>
      <w:r>
        <w:rPr>
          <w:rFonts w:eastAsia="SimSun"/>
          <w:noProof w:val="0"/>
          <w:sz w:val="24"/>
          <w:szCs w:val="24"/>
          <w:lang w:eastAsia="zh-CN"/>
        </w:rPr>
        <w:t>14</w:t>
      </w:r>
      <w:r w:rsidRPr="00C24650">
        <w:rPr>
          <w:rFonts w:eastAsia="SimSun"/>
          <w:noProof w:val="0"/>
          <w:sz w:val="24"/>
          <w:szCs w:val="24"/>
          <w:lang w:eastAsia="zh-CN"/>
        </w:rPr>
        <w:t xml:space="preserve"> - </w:t>
      </w:r>
      <w:r>
        <w:rPr>
          <w:rFonts w:eastAsia="SimSun"/>
          <w:noProof w:val="0"/>
          <w:sz w:val="24"/>
          <w:szCs w:val="24"/>
          <w:lang w:eastAsia="zh-CN"/>
        </w:rPr>
        <w:t>18</w:t>
      </w:r>
      <w:r w:rsidRPr="00C24650">
        <w:rPr>
          <w:rFonts w:eastAsia="SimSun"/>
          <w:noProof w:val="0"/>
          <w:sz w:val="24"/>
          <w:szCs w:val="24"/>
          <w:lang w:eastAsia="zh-CN"/>
        </w:rPr>
        <w:t xml:space="preserve"> </w:t>
      </w:r>
      <w:r>
        <w:rPr>
          <w:rFonts w:eastAsia="SimSun"/>
          <w:noProof w:val="0"/>
          <w:sz w:val="24"/>
          <w:szCs w:val="24"/>
          <w:lang w:eastAsia="zh-CN"/>
        </w:rPr>
        <w:t>November</w:t>
      </w:r>
      <w:r w:rsidRPr="00C24650">
        <w:rPr>
          <w:rFonts w:eastAsia="SimSun"/>
          <w:noProof w:val="0"/>
          <w:sz w:val="24"/>
          <w:szCs w:val="24"/>
          <w:lang w:eastAsia="zh-CN"/>
        </w:rPr>
        <w:t xml:space="preserve"> 2016</w:t>
      </w:r>
    </w:p>
    <w:p w14:paraId="1A096505" w14:textId="77777777" w:rsidR="00CD4C7B" w:rsidRPr="00B266B0" w:rsidRDefault="00CD4C7B" w:rsidP="00CD4C7B">
      <w:pPr>
        <w:pStyle w:val="Header"/>
        <w:rPr>
          <w:bCs/>
          <w:noProof w:val="0"/>
          <w:sz w:val="24"/>
        </w:rPr>
      </w:pPr>
    </w:p>
    <w:p w14:paraId="1A096506" w14:textId="77777777" w:rsidR="00CD4C7B" w:rsidRPr="00B266B0" w:rsidRDefault="00CD4C7B" w:rsidP="00CD4C7B">
      <w:pPr>
        <w:pStyle w:val="Header"/>
        <w:rPr>
          <w:bCs/>
          <w:noProof w:val="0"/>
          <w:sz w:val="24"/>
        </w:rPr>
      </w:pPr>
    </w:p>
    <w:p w14:paraId="1A096507" w14:textId="6A0670B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C704C">
        <w:rPr>
          <w:rFonts w:cs="Arial"/>
          <w:b/>
          <w:bCs/>
          <w:sz w:val="24"/>
          <w:lang w:eastAsia="ja-JP"/>
        </w:rPr>
        <w:t>9.3.1</w:t>
      </w:r>
      <w:r w:rsidR="00AA43F9">
        <w:rPr>
          <w:rFonts w:cs="Arial"/>
          <w:b/>
          <w:bCs/>
          <w:sz w:val="24"/>
          <w:lang w:eastAsia="ja-JP"/>
        </w:rPr>
        <w:t>.1</w:t>
      </w:r>
      <w:r w:rsidR="00CC704C">
        <w:rPr>
          <w:rFonts w:cs="Arial"/>
          <w:b/>
          <w:bCs/>
          <w:sz w:val="24"/>
          <w:lang w:eastAsia="ja-JP"/>
        </w:rPr>
        <w:t>.2</w:t>
      </w:r>
    </w:p>
    <w:p w14:paraId="1A096508"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1A096509" w14:textId="04BCBBC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C704C">
        <w:rPr>
          <w:rFonts w:ascii="Arial" w:hAnsi="Arial" w:cs="Arial"/>
          <w:b/>
          <w:bCs/>
          <w:sz w:val="24"/>
        </w:rPr>
        <w:t>Beam Management in NR</w:t>
      </w:r>
    </w:p>
    <w:p w14:paraId="1A09650A" w14:textId="01177FFF"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C704C" w:rsidRPr="00C05B4D">
        <w:rPr>
          <w:rFonts w:ascii="Arial" w:hAnsi="Arial" w:cs="Arial"/>
          <w:b/>
          <w:sz w:val="24"/>
          <w:szCs w:val="22"/>
        </w:rPr>
        <w:t>FS_</w:t>
      </w:r>
      <w:r w:rsidR="00CC704C" w:rsidRPr="00C05B4D">
        <w:rPr>
          <w:rFonts w:ascii="Arial" w:eastAsia="MS Mincho" w:hAnsi="Arial" w:cs="Arial"/>
          <w:b/>
          <w:sz w:val="24"/>
          <w:szCs w:val="22"/>
          <w:lang w:eastAsia="ja-JP"/>
        </w:rPr>
        <w:t>NR</w:t>
      </w:r>
      <w:r w:rsidR="00CC704C" w:rsidRPr="00C05B4D">
        <w:rPr>
          <w:rFonts w:ascii="Arial" w:hAnsi="Arial" w:cs="Arial"/>
          <w:b/>
          <w:sz w:val="24"/>
          <w:szCs w:val="22"/>
          <w:lang w:eastAsia="zh-CN"/>
        </w:rPr>
        <w:t>_</w:t>
      </w:r>
      <w:r w:rsidR="00CC704C" w:rsidRPr="00C05B4D">
        <w:rPr>
          <w:rFonts w:ascii="Arial" w:eastAsia="Malgun Gothic" w:hAnsi="Arial" w:cs="Arial"/>
          <w:b/>
          <w:sz w:val="24"/>
          <w:szCs w:val="22"/>
          <w:lang w:eastAsia="ko-KR"/>
        </w:rPr>
        <w:t>new</w:t>
      </w:r>
      <w:r w:rsidR="00CC704C" w:rsidRPr="00C05B4D">
        <w:rPr>
          <w:rFonts w:ascii="Arial" w:hAnsi="Arial" w:cs="Arial"/>
          <w:b/>
          <w:sz w:val="24"/>
          <w:szCs w:val="22"/>
          <w:lang w:eastAsia="zh-CN"/>
        </w:rPr>
        <w:t>RAT</w:t>
      </w:r>
      <w:r w:rsidR="00CC704C" w:rsidRPr="00C05B4D">
        <w:rPr>
          <w:rFonts w:ascii="Arial" w:hAnsi="Arial" w:cs="Arial"/>
          <w:b/>
          <w:bCs/>
          <w:sz w:val="24"/>
          <w:szCs w:val="22"/>
        </w:rPr>
        <w:t xml:space="preserve"> - Release 14</w:t>
      </w:r>
    </w:p>
    <w:p w14:paraId="1A09650B"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A09650C" w14:textId="77777777" w:rsidR="00CD4C7B" w:rsidRPr="006E13D1" w:rsidRDefault="00CD4C7B" w:rsidP="00CD4C7B">
      <w:pPr>
        <w:pStyle w:val="Heading1"/>
      </w:pPr>
      <w:r w:rsidRPr="006E13D1">
        <w:t>1</w:t>
      </w:r>
      <w:r w:rsidRPr="006E13D1">
        <w:tab/>
      </w:r>
      <w:r w:rsidR="0056573F">
        <w:t>Introduction</w:t>
      </w:r>
    </w:p>
    <w:p w14:paraId="1A09650D" w14:textId="0EE1758D" w:rsidR="008E45A1" w:rsidRDefault="00CC704C" w:rsidP="008E45A1">
      <w:r>
        <w:t>From RAN2#94 minutes “Cell</w:t>
      </w:r>
      <w:r w:rsidR="008E45A1">
        <w:t xml:space="preserve">/beam related terminology and principles”: </w:t>
      </w:r>
    </w:p>
    <w:p w14:paraId="1A09650E" w14:textId="77777777" w:rsidR="008E45A1" w:rsidRDefault="008E45A1" w:rsidP="008E45A1">
      <w:pPr>
        <w:pStyle w:val="Doc-text2"/>
        <w:pBdr>
          <w:top w:val="single" w:sz="4" w:space="1" w:color="auto"/>
          <w:left w:val="single" w:sz="4" w:space="4" w:color="auto"/>
          <w:bottom w:val="single" w:sz="4" w:space="1" w:color="auto"/>
          <w:right w:val="single" w:sz="4" w:space="4" w:color="auto"/>
        </w:pBdr>
      </w:pPr>
      <w:r>
        <w:t>Agreements</w:t>
      </w:r>
    </w:p>
    <w:p w14:paraId="1A09650F" w14:textId="77777777" w:rsidR="008E45A1" w:rsidRDefault="008E45A1" w:rsidP="008E45A1">
      <w:pPr>
        <w:pStyle w:val="Doc-text2"/>
        <w:pBdr>
          <w:top w:val="single" w:sz="4" w:space="1" w:color="auto"/>
          <w:left w:val="single" w:sz="4" w:space="4" w:color="auto"/>
          <w:bottom w:val="single" w:sz="4" w:space="1" w:color="auto"/>
          <w:right w:val="single" w:sz="4" w:space="4" w:color="auto"/>
        </w:pBdr>
      </w:pPr>
      <w:r>
        <w:t>Two levels of network controlled mobility:</w:t>
      </w:r>
    </w:p>
    <w:p w14:paraId="1A096510" w14:textId="77777777" w:rsidR="008E45A1" w:rsidRDefault="008E45A1" w:rsidP="008E45A1">
      <w:pPr>
        <w:pStyle w:val="Doc-text2"/>
        <w:pBdr>
          <w:top w:val="single" w:sz="4" w:space="1" w:color="auto"/>
          <w:left w:val="single" w:sz="4" w:space="4" w:color="auto"/>
          <w:bottom w:val="single" w:sz="4" w:space="1" w:color="auto"/>
          <w:right w:val="single" w:sz="4" w:space="4" w:color="auto"/>
        </w:pBdr>
      </w:pPr>
      <w:r>
        <w:t>1: RRC driven at 'cell' level.</w:t>
      </w:r>
    </w:p>
    <w:p w14:paraId="1A096511" w14:textId="77777777" w:rsidR="008E45A1" w:rsidRDefault="008E45A1" w:rsidP="008E45A1">
      <w:pPr>
        <w:pStyle w:val="Doc-text2"/>
        <w:pBdr>
          <w:top w:val="single" w:sz="4" w:space="1" w:color="auto"/>
          <w:left w:val="single" w:sz="4" w:space="4" w:color="auto"/>
          <w:bottom w:val="single" w:sz="4" w:space="1" w:color="auto"/>
          <w:right w:val="single" w:sz="4" w:space="4" w:color="auto"/>
        </w:pBdr>
      </w:pPr>
      <w:r>
        <w:t xml:space="preserve">2: Zero/Minimum RRC  involvement (e.g. at MAC /PHY) </w:t>
      </w:r>
    </w:p>
    <w:p w14:paraId="1A096512" w14:textId="77777777" w:rsidR="008E45A1" w:rsidRDefault="008E45A1" w:rsidP="008E45A1">
      <w:pPr>
        <w:pStyle w:val="Doc-text2"/>
        <w:pBdr>
          <w:top w:val="single" w:sz="4" w:space="1" w:color="auto"/>
          <w:left w:val="single" w:sz="4" w:space="4" w:color="auto"/>
          <w:bottom w:val="single" w:sz="4" w:space="1" w:color="auto"/>
          <w:right w:val="single" w:sz="4" w:space="4" w:color="auto"/>
        </w:pBdr>
      </w:pPr>
    </w:p>
    <w:p w14:paraId="1A096513" w14:textId="77777777" w:rsidR="008E45A1" w:rsidRPr="0004656F" w:rsidRDefault="008E45A1" w:rsidP="008E45A1"/>
    <w:p w14:paraId="1A096514" w14:textId="77777777" w:rsidR="008E45A1" w:rsidRDefault="008E45A1" w:rsidP="008E45A1">
      <w:pPr>
        <w:rPr>
          <w:rFonts w:eastAsia="Malgun Gothic"/>
          <w:lang w:val="en-US" w:eastAsia="ko-KR"/>
        </w:rPr>
      </w:pPr>
      <w:r>
        <w:rPr>
          <w:rFonts w:eastAsia="Malgun Gothic"/>
          <w:lang w:val="en-US" w:eastAsia="ko-KR"/>
        </w:rPr>
        <w:t>In this contribution we discuss the potential impact of beam forming on intra-cell operation (mobility and connectivity</w:t>
      </w:r>
      <w:r w:rsidR="003D142C">
        <w:rPr>
          <w:rFonts w:eastAsia="Malgun Gothic"/>
          <w:lang w:val="en-US" w:eastAsia="ko-KR"/>
        </w:rPr>
        <w:t xml:space="preserve"> with minimum/no RRC involvement</w:t>
      </w:r>
      <w:r>
        <w:rPr>
          <w:rFonts w:eastAsia="Malgun Gothic"/>
          <w:lang w:val="en-US" w:eastAsia="ko-KR"/>
        </w:rPr>
        <w:t>) and discuss motivation and need for beam management.</w:t>
      </w:r>
    </w:p>
    <w:p w14:paraId="1A096515" w14:textId="77777777" w:rsidR="008E45A1" w:rsidRDefault="008E45A1" w:rsidP="008E45A1">
      <w:pPr>
        <w:pStyle w:val="Heading1"/>
      </w:pPr>
      <w:r w:rsidRPr="006E13D1">
        <w:t>2</w:t>
      </w:r>
      <w:r w:rsidRPr="006E13D1">
        <w:tab/>
      </w:r>
      <w:r>
        <w:t>Discussion</w:t>
      </w:r>
    </w:p>
    <w:p w14:paraId="1A096516" w14:textId="77777777" w:rsidR="008E45A1" w:rsidRDefault="008E45A1" w:rsidP="008E45A1">
      <w:r>
        <w:t xml:space="preserve">In [1] we discuss beam forming related terminology such as beam, cell, beam level mobility and inter-cell mobility. In this contribution we discuss further the implications of beam forming on intra-cell connectivity. </w:t>
      </w:r>
    </w:p>
    <w:p w14:paraId="1A096517" w14:textId="77777777" w:rsidR="008E45A1" w:rsidRDefault="008E45A1" w:rsidP="008E45A1">
      <w:r>
        <w:t xml:space="preserve">In higher frequencies (&gt;&gt; 6GHz, current LTE frequencies) a cell area may be covered by using multiple, potentially narrow high gain beams. Radiation patterns of different beams may overlap to provide solid coverage for e.g. common control channels throughout the intended cell area. The number of beams may range e.g. from tens to hundreds as not only azimuth direction but also in some cases elevation may need to be covered.  </w:t>
      </w:r>
    </w:p>
    <w:p w14:paraId="1A096518" w14:textId="77777777" w:rsidR="008E45A1" w:rsidRDefault="008E45A1" w:rsidP="008E45A1">
      <w:r>
        <w:t>As the radiation patterns of different beams overlap and due to radio environment (e.g. reflecting surfaces, scattering) a receiver may be under the coverage area of multiple beams. Due to the narrow beams UE mobility, even relatively slow, may have large impact on the beams that can be used for communication with NG-NB. Also the change of radio environment surrounding of the UE may change relatively fast so that UE may be able to communicate with new beams or some of the current communication beams may be suddenly blocked.</w:t>
      </w:r>
    </w:p>
    <w:p w14:paraId="1A096519" w14:textId="77777777" w:rsidR="008E45A1" w:rsidRPr="00D14966" w:rsidRDefault="008E45A1" w:rsidP="008E45A1">
      <w:r>
        <w:t xml:space="preserve">Figure 1 illustrates a scenario where UE is under the coverage of multiple NG-NB beams of a cell. A beam that is used by NG-NB in TX and RX direction is called a </w:t>
      </w:r>
      <w:r w:rsidRPr="009A7B75">
        <w:rPr>
          <w:i/>
        </w:rPr>
        <w:t>communication beam</w:t>
      </w:r>
      <w:r>
        <w:t xml:space="preserve">. A </w:t>
      </w:r>
      <w:r w:rsidRPr="00BD218D">
        <w:rPr>
          <w:i/>
        </w:rPr>
        <w:t>candidate beam</w:t>
      </w:r>
      <w:r>
        <w:t xml:space="preserve"> is a beam which could potentially be used for communication on downlink and uplink direction. Determining how to select candidate beams out of </w:t>
      </w:r>
      <w:r w:rsidRPr="00D2041D">
        <w:rPr>
          <w:i/>
        </w:rPr>
        <w:t>detected beams</w:t>
      </w:r>
      <w:r>
        <w:t xml:space="preserve"> (beams that are ‘seen’ by the UE but are not candidate beams) is for further study.</w:t>
      </w:r>
      <w:r w:rsidRPr="007C2C1C">
        <w:t xml:space="preserve"> A</w:t>
      </w:r>
      <w:r w:rsidRPr="007C2C1C">
        <w:rPr>
          <w:i/>
        </w:rPr>
        <w:t xml:space="preserve"> serving beam</w:t>
      </w:r>
      <w:r>
        <w:t xml:space="preserve"> (or beams) is a beam which is currently used for transmitting or receiving information.</w:t>
      </w:r>
    </w:p>
    <w:p w14:paraId="1A09651A" w14:textId="77777777" w:rsidR="008E45A1" w:rsidRPr="00AF15A6" w:rsidRDefault="008E45A1" w:rsidP="008E45A1">
      <w:r w:rsidRPr="00FE1C71">
        <w:rPr>
          <w:b/>
        </w:rPr>
        <w:t xml:space="preserve">Observation 1: </w:t>
      </w:r>
      <w:r w:rsidRPr="00AF15A6">
        <w:t>UE may be under coverage of multiple beams which could be used for communication</w:t>
      </w:r>
    </w:p>
    <w:p w14:paraId="1A09651B" w14:textId="77777777" w:rsidR="008E45A1" w:rsidRDefault="008E45A1" w:rsidP="008E45A1">
      <w:pPr>
        <w:jc w:val="center"/>
      </w:pPr>
      <w:r>
        <w:object w:dxaOrig="8620" w:dyaOrig="8535" w14:anchorId="1A0965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65pt;height:195.6pt" o:ole="">
            <v:imagedata r:id="rId11" o:title=""/>
          </v:shape>
          <o:OLEObject Type="Embed" ProgID="Visio.Drawing.11" ShapeID="_x0000_i1025" DrawAspect="Content" ObjectID="_1539700316" r:id="rId12"/>
        </w:object>
      </w:r>
    </w:p>
    <w:p w14:paraId="1A09651C" w14:textId="77777777" w:rsidR="008E45A1" w:rsidRDefault="008E45A1" w:rsidP="008E45A1">
      <w:pPr>
        <w:pStyle w:val="TF"/>
      </w:pPr>
      <w:r>
        <w:t>Figure</w:t>
      </w:r>
      <w:r>
        <w:rPr>
          <w:noProof/>
        </w:rPr>
        <w:t xml:space="preserve"> 1</w:t>
      </w:r>
      <w:r>
        <w:t>. Illustration of a scenario where UE sees multiple beams.</w:t>
      </w:r>
    </w:p>
    <w:p w14:paraId="1A09651D" w14:textId="77777777" w:rsidR="008E45A1" w:rsidRPr="00415B7F" w:rsidRDefault="008E45A1" w:rsidP="008E45A1">
      <w:pPr>
        <w:pStyle w:val="Heading2"/>
      </w:pPr>
      <w:r>
        <w:t>2.1</w:t>
      </w:r>
      <w:r>
        <w:tab/>
      </w:r>
      <w:r w:rsidRPr="00415B7F">
        <w:t>Beam Management</w:t>
      </w:r>
    </w:p>
    <w:p w14:paraId="1A09651E" w14:textId="77777777" w:rsidR="008E45A1" w:rsidRDefault="008E45A1" w:rsidP="008E45A1">
      <w:r>
        <w:t>Beam level mobility in a serving cell may be better described as ‘</w:t>
      </w:r>
      <w:r w:rsidRPr="00ED0D2A">
        <w:t>Beam Management</w:t>
      </w:r>
      <w:r>
        <w:t xml:space="preserve">’. The aim of the beam management or </w:t>
      </w:r>
      <w:r w:rsidRPr="00555D3A">
        <w:rPr>
          <w:i/>
        </w:rPr>
        <w:t xml:space="preserve">beam management procedure </w:t>
      </w:r>
      <w:r>
        <w:t xml:space="preserve">is to maintain connectivity between UE and a serving cell during mobility and radio environment change. Also an additional aspect is to provide scheduling flexibility for the network to potentially maximize the utilization of radio resources. </w:t>
      </w:r>
    </w:p>
    <w:p w14:paraId="1A09651F" w14:textId="77777777" w:rsidR="008E45A1" w:rsidRPr="00603F95" w:rsidRDefault="008E45A1" w:rsidP="008E45A1">
      <w:r>
        <w:t xml:space="preserve">To maintain connectivity between NG-NB and UE the </w:t>
      </w:r>
      <w:r w:rsidRPr="008848FF">
        <w:rPr>
          <w:i/>
        </w:rPr>
        <w:t>observation 1</w:t>
      </w:r>
      <w:r>
        <w:rPr>
          <w:b/>
        </w:rPr>
        <w:t xml:space="preserve"> </w:t>
      </w:r>
      <w:r>
        <w:t xml:space="preserve">can be seen as an advantage. As UE can be potentially communicated by multiple different beams, signalling and maintaining such information between NG-NB and UE may be beneficial to avoid loss of connectivity due to abrupt signal level changes of certain beam (beam blocking). To maintain the potentially multiple communication beams, </w:t>
      </w:r>
      <w:r w:rsidRPr="0027475D">
        <w:rPr>
          <w:i/>
        </w:rPr>
        <w:t>candidate set of beams</w:t>
      </w:r>
      <w:r>
        <w:t xml:space="preserve">, feedback and reporting mechanism to support beam management should be studied. </w:t>
      </w:r>
    </w:p>
    <w:p w14:paraId="1A096520" w14:textId="77777777" w:rsidR="008E45A1" w:rsidRDefault="008E45A1" w:rsidP="008E45A1">
      <w:pPr>
        <w:rPr>
          <w:b/>
        </w:rPr>
      </w:pPr>
      <w:r w:rsidRPr="00F3281F">
        <w:rPr>
          <w:b/>
        </w:rPr>
        <w:t xml:space="preserve">Proposal 1: </w:t>
      </w:r>
      <w:r w:rsidRPr="00AF15A6">
        <w:t>Study Beam Management procedures/techniques to maintain connectivity between UE and the serving cell potentially via multiple communication beams.</w:t>
      </w:r>
    </w:p>
    <w:p w14:paraId="1A096521" w14:textId="77777777" w:rsidR="008E45A1" w:rsidRDefault="008E45A1" w:rsidP="008E45A1">
      <w:r w:rsidRPr="00603F95">
        <w:t xml:space="preserve">Although a candidate set is maintained UE may potentially experience sudden signal level drop on </w:t>
      </w:r>
      <w:r>
        <w:t xml:space="preserve">one or more (in some cases </w:t>
      </w:r>
      <w:r w:rsidRPr="00603F95">
        <w:t>all</w:t>
      </w:r>
      <w:r>
        <w:t>)</w:t>
      </w:r>
      <w:r w:rsidRPr="00603F95">
        <w:t xml:space="preserve"> beams in the</w:t>
      </w:r>
      <w:r>
        <w:t xml:space="preserve"> </w:t>
      </w:r>
      <w:r w:rsidRPr="00603F95">
        <w:t>set</w:t>
      </w:r>
      <w:r>
        <w:t xml:space="preserve"> so that some of the candidate </w:t>
      </w:r>
      <w:r w:rsidRPr="00603F95">
        <w:t>beams in the set may not be used for communication</w:t>
      </w:r>
      <w:r>
        <w:rPr>
          <w:b/>
        </w:rPr>
        <w:t xml:space="preserve">. </w:t>
      </w:r>
      <w:r w:rsidRPr="004B19AE">
        <w:t>Sudden drop of signal level may be due to radio environment change</w:t>
      </w:r>
      <w:r>
        <w:t>,</w:t>
      </w:r>
      <w:r w:rsidRPr="004B19AE">
        <w:t xml:space="preserve"> e.g.</w:t>
      </w:r>
      <w:r>
        <w:t>,</w:t>
      </w:r>
      <w:r w:rsidRPr="004B19AE">
        <w:t xml:space="preserve"> </w:t>
      </w:r>
      <w:r>
        <w:t xml:space="preserve">candidate </w:t>
      </w:r>
      <w:r w:rsidRPr="004B19AE">
        <w:t xml:space="preserve">communication beams become obstructed or a </w:t>
      </w:r>
      <w:r>
        <w:t>reflecting surface is moved. There should be a way to quickly detect such changes in the candidate set and recover if a beam or all the communication beams between NG-NB and UE is determined to be lost.</w:t>
      </w:r>
    </w:p>
    <w:p w14:paraId="1A096522" w14:textId="77777777" w:rsidR="008E45A1" w:rsidRPr="00AF15A6" w:rsidRDefault="008E45A1" w:rsidP="008E45A1">
      <w:r>
        <w:rPr>
          <w:b/>
        </w:rPr>
        <w:t>Proposal 2</w:t>
      </w:r>
      <w:r w:rsidRPr="00ED0D2A">
        <w:rPr>
          <w:b/>
        </w:rPr>
        <w:t xml:space="preserve">: </w:t>
      </w:r>
      <w:r w:rsidRPr="00AF15A6">
        <w:t>Study Beam Management techniques to detect and recover beam level link failure when the connectivity is lost with the serving cell.</w:t>
      </w:r>
    </w:p>
    <w:p w14:paraId="1A096523" w14:textId="77777777" w:rsidR="008E45A1" w:rsidRDefault="008E45A1" w:rsidP="008E45A1">
      <w:r w:rsidRPr="0027475D">
        <w:t xml:space="preserve">As the set of candidate beams may change over the course of time in a cell, sometimes rapidly, efficient and fast signalling methods should be studied for beam management. </w:t>
      </w:r>
      <w:r>
        <w:t>When UE is in the coverage of the serving cell but be served by using different beams or set of beams on different time instances it is expected that L2 user plane configuration would not be impacted by the change of a serving beam or a change of beams in the candidate set. Furthermore, involving RRC signalling to react always on these rapid changes could become quite costly and involve unnecessary signalling overhead as the ‘to and from’ messages are required even though the communication link was maintained.</w:t>
      </w:r>
    </w:p>
    <w:p w14:paraId="1A096524" w14:textId="77777777" w:rsidR="008E45A1" w:rsidRPr="00AF15A6" w:rsidRDefault="008E45A1" w:rsidP="008E45A1">
      <w:r>
        <w:rPr>
          <w:b/>
        </w:rPr>
        <w:t>Observation 2</w:t>
      </w:r>
      <w:r w:rsidRPr="0027475D">
        <w:rPr>
          <w:b/>
        </w:rPr>
        <w:t xml:space="preserve">: </w:t>
      </w:r>
      <w:r w:rsidRPr="00AF15A6">
        <w:t>Signalling methods that are efficient and fast should be studied for beam management. It is FFS how the beam management is visible to L2 and should be jointly considered with RAN1 as their work progresses.</w:t>
      </w:r>
    </w:p>
    <w:p w14:paraId="1A096525" w14:textId="77777777" w:rsidR="008E45A1" w:rsidRPr="005B2A97" w:rsidRDefault="008E45A1" w:rsidP="008E45A1">
      <w:pPr>
        <w:rPr>
          <w:b/>
        </w:rPr>
      </w:pPr>
      <w:r>
        <w:rPr>
          <w:b/>
        </w:rPr>
        <w:t>Observation 3</w:t>
      </w:r>
      <w:r w:rsidRPr="0027475D">
        <w:rPr>
          <w:b/>
        </w:rPr>
        <w:t xml:space="preserve">: </w:t>
      </w:r>
      <w:r w:rsidRPr="00AF15A6">
        <w:t>L2 user plane configuration is not affected by the change of serving communication beam in the serving cell or the change of candidate beams in the set.</w:t>
      </w:r>
    </w:p>
    <w:p w14:paraId="1A096526" w14:textId="77777777" w:rsidR="008E45A1" w:rsidRDefault="008E45A1" w:rsidP="008E45A1">
      <w:r>
        <w:rPr>
          <w:b/>
        </w:rPr>
        <w:t>Proposal 3</w:t>
      </w:r>
      <w:r w:rsidRPr="00F3281F">
        <w:rPr>
          <w:b/>
        </w:rPr>
        <w:t xml:space="preserve">: </w:t>
      </w:r>
      <w:r w:rsidRPr="00AF15A6">
        <w:t>Study Beam Management procedure</w:t>
      </w:r>
      <w:r>
        <w:t>s</w:t>
      </w:r>
      <w:r w:rsidRPr="00AF15A6">
        <w:t>/techniques that have minimum</w:t>
      </w:r>
      <w:r>
        <w:t xml:space="preserve"> or no</w:t>
      </w:r>
      <w:r w:rsidRPr="00AF15A6">
        <w:t xml:space="preserve"> impact on RRC level signalling. </w:t>
      </w:r>
    </w:p>
    <w:p w14:paraId="1A096527" w14:textId="77777777" w:rsidR="008E45A1" w:rsidRPr="00983535" w:rsidRDefault="008E45A1" w:rsidP="008E45A1">
      <w:pPr>
        <w:pStyle w:val="Heading2"/>
      </w:pPr>
      <w:r>
        <w:lastRenderedPageBreak/>
        <w:t>2.2</w:t>
      </w:r>
      <w:r>
        <w:tab/>
      </w:r>
      <w:r w:rsidRPr="00983535">
        <w:t xml:space="preserve">On </w:t>
      </w:r>
      <w:r>
        <w:t>t</w:t>
      </w:r>
      <w:r w:rsidRPr="00983535">
        <w:t xml:space="preserve">he </w:t>
      </w:r>
      <w:r>
        <w:t>S</w:t>
      </w:r>
      <w:r w:rsidRPr="00983535">
        <w:t xml:space="preserve">cheduling </w:t>
      </w:r>
      <w:r>
        <w:t>F</w:t>
      </w:r>
      <w:r w:rsidRPr="00983535">
        <w:t>lexibility</w:t>
      </w:r>
    </w:p>
    <w:p w14:paraId="1A096528" w14:textId="77777777" w:rsidR="008E45A1" w:rsidRDefault="008E45A1" w:rsidP="008E45A1">
      <w:r>
        <w:t>With transceiver architectures using analogue beamforming (either fully analogue or hybrid architectures) the number of concurrent beams is limited by the number of TXRUs (transceiver unit). Due to the cost and complexity issues such number may be e.g. 2, 4 or 8.</w:t>
      </w:r>
      <w:r w:rsidRPr="00E801FC">
        <w:t xml:space="preserve"> </w:t>
      </w:r>
      <w:r>
        <w:t>While it may be seemingly transparent for RAN2 which architecture would be used it is important to understand the limitations deciding which procedures to specify.</w:t>
      </w:r>
    </w:p>
    <w:p w14:paraId="1A096529" w14:textId="77777777" w:rsidR="008E45A1" w:rsidRDefault="008E45A1" w:rsidP="008E45A1">
      <w:r>
        <w:t xml:space="preserve">Number of concurrent beams means the maximum number of different directions that can be used to communicate with UEs in the cell coverage. Thus for example if UEs are scattered in different directions the scheduling may not be limited by the available radio resources but the availability of a directional/ spatial resource. </w:t>
      </w:r>
    </w:p>
    <w:p w14:paraId="1A09652A" w14:textId="77777777" w:rsidR="008E45A1" w:rsidRPr="00AF15A6" w:rsidRDefault="008E45A1" w:rsidP="008E45A1">
      <w:r>
        <w:rPr>
          <w:b/>
        </w:rPr>
        <w:t>Observation 4</w:t>
      </w:r>
      <w:r w:rsidRPr="00FB4628">
        <w:rPr>
          <w:b/>
        </w:rPr>
        <w:t>:</w:t>
      </w:r>
      <w:r>
        <w:rPr>
          <w:b/>
        </w:rPr>
        <w:t xml:space="preserve"> </w:t>
      </w:r>
      <w:r w:rsidRPr="00AF15A6">
        <w:t xml:space="preserve">Typically e.g. in LTE the availability of time-frequency resources limits the scheduling decisions, a system utilizing beam forming may also be limited by the availability of directional/spatial resource.  </w:t>
      </w:r>
    </w:p>
    <w:p w14:paraId="1A09652B" w14:textId="77777777" w:rsidR="008E45A1" w:rsidRDefault="008E45A1" w:rsidP="008E45A1">
      <w:r w:rsidRPr="008848FF">
        <w:rPr>
          <w:i/>
        </w:rPr>
        <w:t>Observation 4</w:t>
      </w:r>
      <w:r>
        <w:rPr>
          <w:b/>
        </w:rPr>
        <w:t xml:space="preserve"> </w:t>
      </w:r>
      <w:r w:rsidRPr="005B2A97">
        <w:t>is a</w:t>
      </w:r>
      <w:r>
        <w:t xml:space="preserve">nother aspect to motivate the study of beam management procedure which aims to maintain a </w:t>
      </w:r>
      <w:r w:rsidRPr="00F577B6">
        <w:rPr>
          <w:i/>
        </w:rPr>
        <w:t>set of candidate beams</w:t>
      </w:r>
      <w:r>
        <w:t xml:space="preserve">. For a simple and seemingly best way would be to use and maintain always the communication beam of a best link quality between UE and NG-NB. Beam with best link quality would potentially lead in theory to the best performance (throughput/latency). This may be a feasible way when number of UEs in the cell is low and directional resource is available on TTI basis. </w:t>
      </w:r>
    </w:p>
    <w:p w14:paraId="1A09652C" w14:textId="77777777" w:rsidR="008E45A1" w:rsidRPr="00E801FC" w:rsidRDefault="008E45A1" w:rsidP="008E45A1">
      <w:r>
        <w:t>However, with high number of UEs (scattered in different directions in the cell) t</w:t>
      </w:r>
      <w:r w:rsidRPr="00767019">
        <w:t>his may lead</w:t>
      </w:r>
      <w:r>
        <w:t xml:space="preserve"> to</w:t>
      </w:r>
      <w:r w:rsidRPr="00767019">
        <w:t xml:space="preserve"> inefficient use of frequency / time resources as if more UEs could be served per beam direction, the scheduler </w:t>
      </w:r>
      <w:r>
        <w:t>would have</w:t>
      </w:r>
      <w:r w:rsidRPr="00767019">
        <w:t xml:space="preserve"> more freedom to perform scheduling decisions and </w:t>
      </w:r>
      <w:r>
        <w:t xml:space="preserve">thus </w:t>
      </w:r>
      <w:r w:rsidRPr="00767019">
        <w:t xml:space="preserve">utilize resources more efficiently. </w:t>
      </w:r>
      <w:r>
        <w:t xml:space="preserve">As an example UE could be served by selecting a beam from a set of beams </w:t>
      </w:r>
      <w:r w:rsidRPr="00767019">
        <w:t>(wi</w:t>
      </w:r>
      <w:r>
        <w:t>th potentially different qualities) during</w:t>
      </w:r>
      <w:r w:rsidRPr="00767019">
        <w:t xml:space="preserve"> </w:t>
      </w:r>
      <w:r>
        <w:t>the</w:t>
      </w:r>
      <w:r w:rsidRPr="00767019">
        <w:t xml:space="preserve"> TTI</w:t>
      </w:r>
      <w:r>
        <w:t xml:space="preserve"> rather than not being served at all</w:t>
      </w:r>
      <w:r w:rsidRPr="00767019">
        <w:t>.</w:t>
      </w:r>
    </w:p>
    <w:p w14:paraId="1A09652D" w14:textId="77777777" w:rsidR="008E45A1" w:rsidRDefault="008E45A1" w:rsidP="008E45A1">
      <w:pPr>
        <w:rPr>
          <w:color w:val="000000" w:themeColor="text1"/>
        </w:rPr>
      </w:pPr>
      <w:r>
        <w:t>Following benefits are seen by maintaining a candidate set:</w:t>
      </w:r>
    </w:p>
    <w:p w14:paraId="1A09652E" w14:textId="77777777" w:rsidR="008E45A1" w:rsidRDefault="008E45A1" w:rsidP="008E45A1">
      <w:pPr>
        <w:pStyle w:val="B1"/>
      </w:pPr>
      <w:r>
        <w:t>-</w:t>
      </w:r>
      <w:r>
        <w:tab/>
        <w:t>CP/UP l</w:t>
      </w:r>
      <w:r w:rsidRPr="00522795">
        <w:t>atency is potentially reduced as UE may be scheduled more often</w:t>
      </w:r>
      <w:r>
        <w:t>;</w:t>
      </w:r>
    </w:p>
    <w:p w14:paraId="1A09652F" w14:textId="77777777" w:rsidR="008E45A1" w:rsidRPr="00522795" w:rsidRDefault="008E45A1" w:rsidP="008E45A1">
      <w:pPr>
        <w:pStyle w:val="B1"/>
      </w:pPr>
      <w:r>
        <w:t>-</w:t>
      </w:r>
      <w:r>
        <w:tab/>
        <w:t>Potential increase of throughput;</w:t>
      </w:r>
    </w:p>
    <w:p w14:paraId="1A096530" w14:textId="77777777" w:rsidR="008E45A1" w:rsidRPr="00522795" w:rsidRDefault="008E45A1" w:rsidP="008E45A1">
      <w:pPr>
        <w:pStyle w:val="B1"/>
      </w:pPr>
      <w:r>
        <w:t>-</w:t>
      </w:r>
      <w:r>
        <w:tab/>
      </w:r>
      <w:r w:rsidRPr="00522795">
        <w:t>More efficient radio resource utilization due to the potentially increased scheduling opportunities</w:t>
      </w:r>
      <w:r>
        <w:t xml:space="preserve"> and flexibility as per beam ‘trunking efficiency’ is increased;</w:t>
      </w:r>
    </w:p>
    <w:p w14:paraId="1A096531" w14:textId="77777777" w:rsidR="008E45A1" w:rsidRDefault="008E45A1" w:rsidP="008E45A1">
      <w:pPr>
        <w:pStyle w:val="B1"/>
      </w:pPr>
      <w:r>
        <w:t>-</w:t>
      </w:r>
      <w:r>
        <w:tab/>
      </w:r>
      <w:r w:rsidRPr="00983535">
        <w:t xml:space="preserve">Potentially reduced signalling load and latency caused by failure recovery as e.g. another beam in a candidate set can be used to reconnect with UE. </w:t>
      </w:r>
    </w:p>
    <w:p w14:paraId="1A096532" w14:textId="77777777" w:rsidR="008E45A1" w:rsidRPr="00415B7F" w:rsidRDefault="008E45A1" w:rsidP="008E45A1">
      <w:pPr>
        <w:rPr>
          <w:szCs w:val="22"/>
        </w:rPr>
      </w:pPr>
      <w:r w:rsidRPr="00522795">
        <w:t>While with digital</w:t>
      </w:r>
      <w:r>
        <w:t xml:space="preserve"> beamforming </w:t>
      </w:r>
      <w:r w:rsidRPr="00522795">
        <w:t>architectures some</w:t>
      </w:r>
      <w:r>
        <w:t xml:space="preserve"> of</w:t>
      </w:r>
      <w:r w:rsidRPr="00522795">
        <w:t xml:space="preserve"> these issues are alleviated (since beams can be formed e.g. per subcarrier basis if needed) still there may be uncertainty of how UE observe</w:t>
      </w:r>
      <w:r>
        <w:t xml:space="preserve">s the changing radio channel due to mobility or due to change of signal propagation environment: </w:t>
      </w:r>
      <w:r w:rsidRPr="00522795">
        <w:t xml:space="preserve"> in similar manner some TX directions may be blocked and there may </w:t>
      </w:r>
      <w:r w:rsidRPr="00415B7F">
        <w:rPr>
          <w:szCs w:val="22"/>
        </w:rPr>
        <w:t>be similar uncertainty of UE location in the cell.</w:t>
      </w:r>
    </w:p>
    <w:p w14:paraId="1A096533" w14:textId="77777777" w:rsidR="008E45A1" w:rsidRDefault="008E45A1" w:rsidP="008E45A1">
      <w:pPr>
        <w:rPr>
          <w:b/>
        </w:rPr>
      </w:pPr>
      <w:r w:rsidRPr="00AF15A6">
        <w:rPr>
          <w:b/>
        </w:rPr>
        <w:t xml:space="preserve">Proposal 4: </w:t>
      </w:r>
      <w:r w:rsidRPr="00AF15A6">
        <w:t>Study Beam management procedures which provide flexibility for radio resource scheduling</w:t>
      </w:r>
    </w:p>
    <w:p w14:paraId="1A096534" w14:textId="77777777" w:rsidR="008E45A1" w:rsidRDefault="008E45A1" w:rsidP="008E45A1">
      <w:pPr>
        <w:pStyle w:val="Heading1"/>
        <w:pBdr>
          <w:top w:val="single" w:sz="12" w:space="2" w:color="auto"/>
        </w:pBdr>
      </w:pPr>
      <w:r>
        <w:t>3</w:t>
      </w:r>
      <w:r w:rsidRPr="006E13D1">
        <w:tab/>
      </w:r>
      <w:r>
        <w:t>Conclusion</w:t>
      </w:r>
    </w:p>
    <w:p w14:paraId="1A096535" w14:textId="77777777" w:rsidR="008E45A1" w:rsidRPr="00AF15A6" w:rsidRDefault="008E45A1" w:rsidP="008E45A1">
      <w:r w:rsidRPr="00AF15A6">
        <w:t>In this contribution following observations were made:</w:t>
      </w:r>
    </w:p>
    <w:p w14:paraId="1A096536" w14:textId="77777777" w:rsidR="008E45A1" w:rsidRPr="00AF15A6" w:rsidRDefault="008E45A1" w:rsidP="008E45A1">
      <w:r w:rsidRPr="00FE1C71">
        <w:rPr>
          <w:b/>
        </w:rPr>
        <w:t xml:space="preserve">Observation 1: </w:t>
      </w:r>
      <w:r w:rsidRPr="00AF15A6">
        <w:t>UE may be under coverage of multiple beams which could be used for communication</w:t>
      </w:r>
    </w:p>
    <w:p w14:paraId="1A096537" w14:textId="77777777" w:rsidR="008E45A1" w:rsidRPr="00AF15A6" w:rsidRDefault="008E45A1" w:rsidP="008E45A1">
      <w:r w:rsidRPr="0027475D">
        <w:rPr>
          <w:b/>
        </w:rPr>
        <w:t xml:space="preserve">Observation </w:t>
      </w:r>
      <w:r>
        <w:rPr>
          <w:b/>
        </w:rPr>
        <w:t>2</w:t>
      </w:r>
      <w:r w:rsidRPr="00AF15A6">
        <w:rPr>
          <w:b/>
        </w:rPr>
        <w:t>:</w:t>
      </w:r>
      <w:r w:rsidRPr="00AF15A6">
        <w:t xml:space="preserve"> Signalling methods that are efficient and fast should be studied for beam management. It is FFS how the beam management is visible to L2 and should be jointly considered with RAN1 as their work progresses.</w:t>
      </w:r>
    </w:p>
    <w:p w14:paraId="1A096538" w14:textId="77777777" w:rsidR="008E45A1" w:rsidRPr="00AF15A6" w:rsidRDefault="008E45A1" w:rsidP="008E45A1">
      <w:pPr>
        <w:rPr>
          <w:b/>
        </w:rPr>
      </w:pPr>
      <w:r>
        <w:rPr>
          <w:b/>
        </w:rPr>
        <w:t>Observation 3</w:t>
      </w:r>
      <w:r w:rsidRPr="0027475D">
        <w:rPr>
          <w:b/>
        </w:rPr>
        <w:t xml:space="preserve">: </w:t>
      </w:r>
      <w:r w:rsidRPr="00AF15A6">
        <w:t>L2 user plane configuration is not affected by the change of serving communication beam in the serving cell or the change of candidate beams in the set.</w:t>
      </w:r>
    </w:p>
    <w:p w14:paraId="1A096539" w14:textId="77777777" w:rsidR="008E45A1" w:rsidRDefault="008E45A1" w:rsidP="008E45A1">
      <w:pPr>
        <w:rPr>
          <w:b/>
        </w:rPr>
      </w:pPr>
      <w:r>
        <w:rPr>
          <w:b/>
        </w:rPr>
        <w:t>Observation 4</w:t>
      </w:r>
      <w:r w:rsidRPr="00FB4628">
        <w:rPr>
          <w:b/>
        </w:rPr>
        <w:t>:</w:t>
      </w:r>
      <w:r>
        <w:rPr>
          <w:b/>
        </w:rPr>
        <w:t xml:space="preserve"> </w:t>
      </w:r>
      <w:r w:rsidRPr="00AF15A6">
        <w:t>Typically e.g. in LTE the availability of time-frequency resources limits the scheduling decisions, a system utilizing beam forming may also be limited by the availability of directional/spatial resource.</w:t>
      </w:r>
      <w:r>
        <w:rPr>
          <w:b/>
        </w:rPr>
        <w:t xml:space="preserve">  </w:t>
      </w:r>
    </w:p>
    <w:p w14:paraId="1A09653A" w14:textId="77777777" w:rsidR="008E45A1" w:rsidRPr="00AF15A6" w:rsidRDefault="008E45A1" w:rsidP="008E45A1">
      <w:r w:rsidRPr="00AF15A6">
        <w:t>As a conclusion, based on the observations we propose following</w:t>
      </w:r>
      <w:r>
        <w:t>:</w:t>
      </w:r>
    </w:p>
    <w:p w14:paraId="1A09653B" w14:textId="77777777" w:rsidR="008E45A1" w:rsidRDefault="008E45A1" w:rsidP="008E45A1">
      <w:pPr>
        <w:rPr>
          <w:b/>
        </w:rPr>
      </w:pPr>
      <w:r w:rsidRPr="00F3281F">
        <w:rPr>
          <w:b/>
        </w:rPr>
        <w:t xml:space="preserve">Proposal 1: </w:t>
      </w:r>
      <w:r w:rsidRPr="00AF15A6">
        <w:t>Study Beam Management procedures/techniques to maintain connectivity between UE and the serving cell potentially via multiple communication beams.</w:t>
      </w:r>
    </w:p>
    <w:p w14:paraId="1A09653C" w14:textId="77777777" w:rsidR="008E45A1" w:rsidRDefault="008E45A1" w:rsidP="008E45A1">
      <w:pPr>
        <w:rPr>
          <w:b/>
        </w:rPr>
      </w:pPr>
      <w:r>
        <w:rPr>
          <w:b/>
        </w:rPr>
        <w:lastRenderedPageBreak/>
        <w:t>Proposal 2</w:t>
      </w:r>
      <w:r w:rsidRPr="00ED0D2A">
        <w:rPr>
          <w:b/>
        </w:rPr>
        <w:t xml:space="preserve">: </w:t>
      </w:r>
      <w:r w:rsidRPr="00AF15A6">
        <w:t>Study Beam Management techniques to detect and recover beam level link failure when the connectivity is lost with the serving cell.</w:t>
      </w:r>
    </w:p>
    <w:p w14:paraId="1A09653D" w14:textId="77777777" w:rsidR="008E45A1" w:rsidRDefault="008E45A1" w:rsidP="008E45A1">
      <w:pPr>
        <w:rPr>
          <w:b/>
        </w:rPr>
      </w:pPr>
      <w:r>
        <w:rPr>
          <w:b/>
        </w:rPr>
        <w:t>Proposal 3</w:t>
      </w:r>
      <w:r w:rsidRPr="00F3281F">
        <w:rPr>
          <w:b/>
        </w:rPr>
        <w:t xml:space="preserve">: </w:t>
      </w:r>
      <w:r w:rsidRPr="00AF15A6">
        <w:t>Study Beam Management procedure</w:t>
      </w:r>
      <w:r>
        <w:t>s</w:t>
      </w:r>
      <w:r w:rsidRPr="00AF15A6">
        <w:t xml:space="preserve">/techniques that have minimum </w:t>
      </w:r>
      <w:r>
        <w:t xml:space="preserve">or no </w:t>
      </w:r>
      <w:r w:rsidRPr="00AF15A6">
        <w:t>impact on RRC level signalling.</w:t>
      </w:r>
      <w:r>
        <w:rPr>
          <w:b/>
        </w:rPr>
        <w:t xml:space="preserve"> </w:t>
      </w:r>
    </w:p>
    <w:p w14:paraId="1A09653E" w14:textId="77777777" w:rsidR="008E45A1" w:rsidRPr="00AF15A6" w:rsidRDefault="008E45A1" w:rsidP="008E45A1">
      <w:pPr>
        <w:rPr>
          <w:b/>
        </w:rPr>
      </w:pPr>
      <w:r w:rsidRPr="00AF15A6">
        <w:rPr>
          <w:b/>
        </w:rPr>
        <w:t xml:space="preserve">Proposal 4: </w:t>
      </w:r>
      <w:r w:rsidRPr="00AF15A6">
        <w:t>Study Beam management procedures which provide flexibility for radio resource scheduling</w:t>
      </w:r>
      <w:r>
        <w:t>.</w:t>
      </w:r>
    </w:p>
    <w:p w14:paraId="1A09653F" w14:textId="77777777" w:rsidR="008E45A1" w:rsidRPr="00AF2F7E" w:rsidRDefault="008E45A1" w:rsidP="008E45A1">
      <w:pPr>
        <w:pStyle w:val="Heading1"/>
      </w:pPr>
      <w:r w:rsidRPr="006E13D1">
        <w:t>References</w:t>
      </w:r>
      <w:bookmarkStart w:id="2" w:name="_Ref75086397"/>
    </w:p>
    <w:p w14:paraId="1A096540" w14:textId="77777777" w:rsidR="008E45A1" w:rsidRDefault="008E45A1" w:rsidP="008E45A1">
      <w:pPr>
        <w:numPr>
          <w:ilvl w:val="0"/>
          <w:numId w:val="4"/>
        </w:numPr>
        <w:overflowPunct w:val="0"/>
        <w:autoSpaceDE w:val="0"/>
        <w:autoSpaceDN w:val="0"/>
        <w:adjustRightInd w:val="0"/>
        <w:textAlignment w:val="baseline"/>
      </w:pPr>
      <w:r w:rsidRPr="00AF15A6">
        <w:rPr>
          <w:iCs/>
        </w:rPr>
        <w:t>R2-16</w:t>
      </w:r>
      <w:r>
        <w:rPr>
          <w:iCs/>
        </w:rPr>
        <w:t>3437</w:t>
      </w:r>
      <w:r w:rsidRPr="00AF15A6">
        <w:rPr>
          <w:iCs/>
        </w:rPr>
        <w:t xml:space="preserve">, </w:t>
      </w:r>
      <w:r w:rsidRPr="00AF15A6">
        <w:rPr>
          <w:i/>
          <w:iCs/>
        </w:rPr>
        <w:t>Beam terminology</w:t>
      </w:r>
      <w:r w:rsidRPr="00AF15A6">
        <w:rPr>
          <w:iCs/>
        </w:rPr>
        <w:t>, Nokia</w:t>
      </w:r>
      <w:bookmarkEnd w:id="2"/>
    </w:p>
    <w:p w14:paraId="1A096541" w14:textId="77777777" w:rsidR="00CD4C7B" w:rsidRPr="006E13D1" w:rsidRDefault="00CD4C7B" w:rsidP="00CD4C7B"/>
    <w:p w14:paraId="1A096542" w14:textId="77777777" w:rsidR="00CD4C7B" w:rsidRDefault="00CD4C7B" w:rsidP="00CD4C7B"/>
    <w:p w14:paraId="1A096543"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88A039" w14:textId="77777777" w:rsidR="00552672" w:rsidRDefault="00552672">
      <w:r>
        <w:separator/>
      </w:r>
    </w:p>
  </w:endnote>
  <w:endnote w:type="continuationSeparator" w:id="0">
    <w:p w14:paraId="1AE88EC2" w14:textId="77777777" w:rsidR="00552672" w:rsidRDefault="00552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06FD0B" w14:textId="77777777" w:rsidR="00552672" w:rsidRDefault="00552672">
      <w:r>
        <w:separator/>
      </w:r>
    </w:p>
  </w:footnote>
  <w:footnote w:type="continuationSeparator" w:id="0">
    <w:p w14:paraId="347D0EDA" w14:textId="77777777" w:rsidR="00552672" w:rsidRDefault="005526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1CCB"/>
    <w:rsid w:val="00033397"/>
    <w:rsid w:val="00034205"/>
    <w:rsid w:val="00040095"/>
    <w:rsid w:val="00080512"/>
    <w:rsid w:val="00090468"/>
    <w:rsid w:val="000B7BCF"/>
    <w:rsid w:val="000C522B"/>
    <w:rsid w:val="000D58AB"/>
    <w:rsid w:val="001665EE"/>
    <w:rsid w:val="001741A0"/>
    <w:rsid w:val="00194CD0"/>
    <w:rsid w:val="001B49C9"/>
    <w:rsid w:val="001F168B"/>
    <w:rsid w:val="001F7831"/>
    <w:rsid w:val="00204045"/>
    <w:rsid w:val="00210BFE"/>
    <w:rsid w:val="0022606D"/>
    <w:rsid w:val="002747EC"/>
    <w:rsid w:val="002855BF"/>
    <w:rsid w:val="002940F0"/>
    <w:rsid w:val="002F0D22"/>
    <w:rsid w:val="003172DC"/>
    <w:rsid w:val="00326069"/>
    <w:rsid w:val="0035462D"/>
    <w:rsid w:val="003B40AD"/>
    <w:rsid w:val="003C4E37"/>
    <w:rsid w:val="003D142C"/>
    <w:rsid w:val="003E16BE"/>
    <w:rsid w:val="00401855"/>
    <w:rsid w:val="00477455"/>
    <w:rsid w:val="004D3578"/>
    <w:rsid w:val="004D380D"/>
    <w:rsid w:val="004E213A"/>
    <w:rsid w:val="00503171"/>
    <w:rsid w:val="00534DA0"/>
    <w:rsid w:val="00543E6C"/>
    <w:rsid w:val="00552672"/>
    <w:rsid w:val="00565087"/>
    <w:rsid w:val="0056573F"/>
    <w:rsid w:val="00611566"/>
    <w:rsid w:val="00641AC5"/>
    <w:rsid w:val="00646D99"/>
    <w:rsid w:val="00656910"/>
    <w:rsid w:val="006C66D8"/>
    <w:rsid w:val="006D1E24"/>
    <w:rsid w:val="006E1417"/>
    <w:rsid w:val="006F6A2C"/>
    <w:rsid w:val="00734A5B"/>
    <w:rsid w:val="00744E76"/>
    <w:rsid w:val="00757D40"/>
    <w:rsid w:val="00781F0F"/>
    <w:rsid w:val="0078727C"/>
    <w:rsid w:val="0079049D"/>
    <w:rsid w:val="007B18D8"/>
    <w:rsid w:val="007C095F"/>
    <w:rsid w:val="008028A4"/>
    <w:rsid w:val="008768CA"/>
    <w:rsid w:val="00880559"/>
    <w:rsid w:val="008E45A1"/>
    <w:rsid w:val="0090271F"/>
    <w:rsid w:val="0091580E"/>
    <w:rsid w:val="00924EF3"/>
    <w:rsid w:val="00942EC2"/>
    <w:rsid w:val="00961B32"/>
    <w:rsid w:val="00974BB0"/>
    <w:rsid w:val="009B07CD"/>
    <w:rsid w:val="009C19E9"/>
    <w:rsid w:val="00A00223"/>
    <w:rsid w:val="00A10F02"/>
    <w:rsid w:val="00A53724"/>
    <w:rsid w:val="00A82346"/>
    <w:rsid w:val="00A9671C"/>
    <w:rsid w:val="00AA43F9"/>
    <w:rsid w:val="00B15449"/>
    <w:rsid w:val="00B47FD1"/>
    <w:rsid w:val="00C05B4D"/>
    <w:rsid w:val="00C12B51"/>
    <w:rsid w:val="00C24650"/>
    <w:rsid w:val="00C33079"/>
    <w:rsid w:val="00C628BF"/>
    <w:rsid w:val="00C83A13"/>
    <w:rsid w:val="00CA3D0C"/>
    <w:rsid w:val="00CA654B"/>
    <w:rsid w:val="00CC704C"/>
    <w:rsid w:val="00CD4C7B"/>
    <w:rsid w:val="00D738D6"/>
    <w:rsid w:val="00D80795"/>
    <w:rsid w:val="00D87E00"/>
    <w:rsid w:val="00D9134D"/>
    <w:rsid w:val="00D96D11"/>
    <w:rsid w:val="00DA7A03"/>
    <w:rsid w:val="00DB1818"/>
    <w:rsid w:val="00DB3615"/>
    <w:rsid w:val="00DC309B"/>
    <w:rsid w:val="00DC4DA2"/>
    <w:rsid w:val="00E26E13"/>
    <w:rsid w:val="00E62835"/>
    <w:rsid w:val="00E77645"/>
    <w:rsid w:val="00E83697"/>
    <w:rsid w:val="00EC4A25"/>
    <w:rsid w:val="00F025A2"/>
    <w:rsid w:val="00F07388"/>
    <w:rsid w:val="00F2026E"/>
    <w:rsid w:val="00F2210A"/>
    <w:rsid w:val="00F37743"/>
    <w:rsid w:val="00F54A3D"/>
    <w:rsid w:val="00F653B8"/>
    <w:rsid w:val="00F71B89"/>
    <w:rsid w:val="00F76EFB"/>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096503"/>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1Zchn">
    <w:name w:val="B1 Zchn"/>
    <w:link w:val="B1"/>
    <w:rsid w:val="008E45A1"/>
    <w:rPr>
      <w:lang w:eastAsia="en-US"/>
    </w:rPr>
  </w:style>
  <w:style w:type="paragraph" w:customStyle="1" w:styleId="Doc-text2">
    <w:name w:val="Doc-text2"/>
    <w:basedOn w:val="Normal"/>
    <w:link w:val="Doc-text2Char"/>
    <w:qFormat/>
    <w:rsid w:val="008E45A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E45A1"/>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B527C-7458-423C-A3F9-94B9F2F83BF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5A847850-B879-4D8F-8FD0-E04871C63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A852B5-B82C-4E63-A449-746389FA9E8D}">
  <ds:schemaRefs>
    <ds:schemaRef ds:uri="http://schemas.microsoft.com/sharepoint/v3/contenttype/forms"/>
  </ds:schemaRefs>
</ds:datastoreItem>
</file>

<file path=customXml/itemProps4.xml><?xml version="1.0" encoding="utf-8"?>
<ds:datastoreItem xmlns:ds="http://schemas.openxmlformats.org/officeDocument/2006/customXml" ds:itemID="{1801BE8C-5824-47F1-AB62-424647895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1484</Words>
  <Characters>8463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9928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keywords/>
  <cp:lastModifiedBy>Benoist Sébire</cp:lastModifiedBy>
  <cp:revision>4</cp:revision>
  <dcterms:created xsi:type="dcterms:W3CDTF">2016-11-01T08:00:00Z</dcterms:created>
  <dcterms:modified xsi:type="dcterms:W3CDTF">2016-11-03T08:45:00Z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